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66552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KYNGBRUGGE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289B5C2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</w:t>
      </w:r>
    </w:p>
    <w:p w14:paraId="380EAB71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3F155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DE1734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392D111D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city and suburbs of Salisbury.</w:t>
      </w:r>
    </w:p>
    <w:p w14:paraId="10F65C9B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564B5C55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2014C" w14:textId="77777777" w:rsidR="005778A7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880F9" w14:textId="77777777" w:rsidR="005778A7" w:rsidRPr="00680D2B" w:rsidRDefault="005778A7" w:rsidP="00577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6F6CB197" w14:textId="4098AB6C" w:rsidR="00BA00AB" w:rsidRPr="005778A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77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704E7" w14:textId="77777777" w:rsidR="005778A7" w:rsidRDefault="005778A7" w:rsidP="009139A6">
      <w:r>
        <w:separator/>
      </w:r>
    </w:p>
  </w:endnote>
  <w:endnote w:type="continuationSeparator" w:id="0">
    <w:p w14:paraId="4B447F53" w14:textId="77777777" w:rsidR="005778A7" w:rsidRDefault="005778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97E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6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49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5D508" w14:textId="77777777" w:rsidR="005778A7" w:rsidRDefault="005778A7" w:rsidP="009139A6">
      <w:r>
        <w:separator/>
      </w:r>
    </w:p>
  </w:footnote>
  <w:footnote w:type="continuationSeparator" w:id="0">
    <w:p w14:paraId="0273420B" w14:textId="77777777" w:rsidR="005778A7" w:rsidRDefault="005778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2E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214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EB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8A7"/>
    <w:rsid w:val="000666E0"/>
    <w:rsid w:val="002510B7"/>
    <w:rsid w:val="005778A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1958B"/>
  <w15:chartTrackingRefBased/>
  <w15:docId w15:val="{6435EA96-7442-4C11-BA12-394E0237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2021-05-11T07:53:00Z</dcterms:created>
  <dcterms:modified xsi:type="dcterms:W3CDTF">2021-05-11T07:54:00Z</dcterms:modified>
</cp:coreProperties>
</file>